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FA4" w:rsidRDefault="00D87FA4" w:rsidP="001773D2">
      <w:pPr>
        <w:spacing w:beforeLines="20" w:afterLines="20" w:line="58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/>
          <w:bCs/>
          <w:sz w:val="32"/>
          <w:szCs w:val="32"/>
        </w:rPr>
        <w:t>5</w:t>
      </w:r>
    </w:p>
    <w:p w:rsidR="00D87FA4" w:rsidRDefault="00D87FA4" w:rsidP="00FD7AAE">
      <w:pPr>
        <w:jc w:val="center"/>
        <w:rPr>
          <w:rFonts w:ascii="???" w:hAnsi="???"/>
          <w:sz w:val="48"/>
          <w:szCs w:val="48"/>
        </w:rPr>
      </w:pPr>
      <w:r>
        <w:rPr>
          <w:rFonts w:ascii="宋体" w:hAnsi="宋体" w:hint="eastAsia"/>
          <w:sz w:val="48"/>
          <w:szCs w:val="48"/>
        </w:rPr>
        <w:t>评议证明</w:t>
      </w:r>
    </w:p>
    <w:p w:rsidR="00D87FA4" w:rsidRDefault="00D87FA4" w:rsidP="00FD7AAE">
      <w:pPr>
        <w:rPr>
          <w:rFonts w:ascii="仿宋_GB2312" w:eastAsia="仿宋_GB2312"/>
          <w:sz w:val="44"/>
          <w:szCs w:val="44"/>
        </w:rPr>
      </w:pPr>
      <w:r>
        <w:rPr>
          <w:rFonts w:ascii="仿宋_GB2312" w:eastAsia="仿宋_GB2312"/>
          <w:sz w:val="44"/>
          <w:szCs w:val="44"/>
        </w:rPr>
        <w:t xml:space="preserve"> </w:t>
      </w:r>
    </w:p>
    <w:p w:rsidR="00D87FA4" w:rsidRDefault="00D87FA4" w:rsidP="005F3090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XXX</w:t>
      </w:r>
      <w:r>
        <w:rPr>
          <w:rFonts w:ascii="仿宋_GB2312" w:eastAsia="仿宋_GB2312" w:hint="eastAsia"/>
          <w:sz w:val="32"/>
          <w:szCs w:val="32"/>
        </w:rPr>
        <w:t>同志独立撰写的技术研究（调研）报告《</w:t>
      </w:r>
      <w:r>
        <w:rPr>
          <w:rFonts w:ascii="仿宋_GB2312" w:eastAsia="仿宋_GB2312"/>
          <w:sz w:val="32"/>
          <w:szCs w:val="32"/>
        </w:rPr>
        <w:t>XXX...</w:t>
      </w:r>
      <w:r>
        <w:rPr>
          <w:rFonts w:ascii="仿宋_GB2312" w:eastAsia="仿宋_GB2312" w:hint="eastAsia"/>
          <w:sz w:val="32"/>
          <w:szCs w:val="32"/>
        </w:rPr>
        <w:t>》，经本人认真审阅，评议如下：</w:t>
      </w:r>
    </w:p>
    <w:p w:rsidR="00D87FA4" w:rsidRDefault="00D87FA4" w:rsidP="005F3090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（报告选题意义，报告参考资料获取及掌握情况，报告结构、逻辑、文字表达情况，报告内容、结论创新性及实用性等方面）</w:t>
      </w:r>
    </w:p>
    <w:p w:rsidR="00D87FA4" w:rsidRDefault="00D87FA4" w:rsidP="005F3090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:rsidR="00D87FA4" w:rsidRDefault="00D87FA4" w:rsidP="005F3090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:rsidR="00D87FA4" w:rsidRDefault="00D87FA4" w:rsidP="005F3090">
      <w:pPr>
        <w:ind w:leftChars="418" w:left="31680" w:hangingChars="1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:rsidR="00D87FA4" w:rsidRDefault="00D87FA4" w:rsidP="005F3090">
      <w:pPr>
        <w:ind w:leftChars="418" w:left="31680" w:hangingChars="1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:rsidR="00D87FA4" w:rsidRDefault="00D87FA4" w:rsidP="00FD7AA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评议结论：</w:t>
      </w:r>
    </w:p>
    <w:p w:rsidR="00D87FA4" w:rsidRDefault="00D87FA4" w:rsidP="005F3090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:rsidR="00D87FA4" w:rsidRDefault="00D87FA4" w:rsidP="005F3090">
      <w:pPr>
        <w:ind w:firstLineChars="8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:rsidR="00D87FA4" w:rsidRDefault="00D87FA4" w:rsidP="00FD7AA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本人对本次评议结果负责</w:t>
      </w:r>
    </w:p>
    <w:p w:rsidR="00D87FA4" w:rsidRDefault="00D87FA4" w:rsidP="005F3090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:rsidR="00D87FA4" w:rsidRDefault="00D87FA4" w:rsidP="005F3090">
      <w:pPr>
        <w:ind w:firstLineChars="15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评议人：</w:t>
      </w:r>
    </w:p>
    <w:p w:rsidR="00D87FA4" w:rsidRDefault="00D87FA4" w:rsidP="005F3090">
      <w:pPr>
        <w:ind w:firstLineChars="1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专业技术职务：</w:t>
      </w:r>
    </w:p>
    <w:p w:rsidR="00D87FA4" w:rsidRDefault="00D87FA4" w:rsidP="005F3090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附件：评议人《事业单位岗位聘用审核表》</w:t>
      </w:r>
    </w:p>
    <w:p w:rsidR="00D87FA4" w:rsidRDefault="00D87FA4" w:rsidP="005F3090">
      <w:pPr>
        <w:ind w:firstLineChars="16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:rsidR="00D87FA4" w:rsidRDefault="00D87FA4" w:rsidP="0034107E">
      <w:pPr>
        <w:ind w:firstLineChars="1600" w:firstLine="31680"/>
      </w:pP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D87FA4" w:rsidSect="00FD7AAE">
      <w:pgSz w:w="11906" w:h="16838"/>
      <w:pgMar w:top="1701" w:right="1474" w:bottom="1701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7AAE"/>
    <w:rsid w:val="001773D2"/>
    <w:rsid w:val="0032417F"/>
    <w:rsid w:val="0034107E"/>
    <w:rsid w:val="0052032B"/>
    <w:rsid w:val="005F3090"/>
    <w:rsid w:val="006178D0"/>
    <w:rsid w:val="00D87FA4"/>
    <w:rsid w:val="00E90E51"/>
    <w:rsid w:val="00F04DBE"/>
    <w:rsid w:val="00FD7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AAE"/>
    <w:pPr>
      <w:widowControl w:val="0"/>
      <w:jc w:val="both"/>
    </w:pPr>
    <w:rPr>
      <w:rFonts w:cs="宋体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77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28</Words>
  <Characters>161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2022-09-21T10:35:00Z</dcterms:created>
  <dcterms:modified xsi:type="dcterms:W3CDTF">2024-10-24T07:15:00Z</dcterms:modified>
</cp:coreProperties>
</file>